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A5D" w:rsidRPr="00665916" w:rsidRDefault="00103A5D" w:rsidP="00B618CA">
      <w:pPr>
        <w:jc w:val="center"/>
        <w:outlineLvl w:val="0"/>
        <w:rPr>
          <w:b/>
          <w:bCs/>
          <w:u w:val="single"/>
        </w:rPr>
      </w:pPr>
      <w:r w:rsidRPr="00665916">
        <w:t xml:space="preserve">Протоколы классов-команд </w:t>
      </w:r>
      <w:r w:rsidRPr="00665916">
        <w:rPr>
          <w:b/>
          <w:bCs/>
          <w:u w:val="single"/>
        </w:rPr>
        <w:t xml:space="preserve">«Президентские состязания» </w:t>
      </w:r>
    </w:p>
    <w:p w:rsidR="00103A5D" w:rsidRDefault="00103A5D" w:rsidP="00835B35">
      <w:pPr>
        <w:jc w:val="center"/>
        <w:outlineLvl w:val="0"/>
        <w:rPr>
          <w:b/>
          <w:bCs/>
          <w:u w:val="single"/>
        </w:rPr>
      </w:pPr>
    </w:p>
    <w:p w:rsidR="00103A5D" w:rsidRPr="00665916" w:rsidRDefault="00103A5D" w:rsidP="00835B35">
      <w:pPr>
        <w:jc w:val="center"/>
        <w:outlineLvl w:val="0"/>
      </w:pPr>
      <w:r>
        <w:rPr>
          <w:b/>
          <w:bCs/>
          <w:u w:val="single"/>
        </w:rPr>
        <w:t>МАОУ «СОШ №4» г.Нурлат Республики Татарстан</w:t>
      </w:r>
    </w:p>
    <w:p w:rsidR="00103A5D" w:rsidRPr="00665916" w:rsidRDefault="00103A5D" w:rsidP="00B618CA">
      <w:pPr>
        <w:jc w:val="center"/>
        <w:outlineLvl w:val="0"/>
      </w:pPr>
    </w:p>
    <w:p w:rsidR="00103A5D" w:rsidRPr="00665916" w:rsidRDefault="00103A5D" w:rsidP="00B618CA">
      <w:pPr>
        <w:outlineLvl w:val="0"/>
        <w:rPr>
          <w:b/>
          <w:bCs/>
        </w:rPr>
      </w:pPr>
      <w:r w:rsidRPr="00665916">
        <w:rPr>
          <w:b/>
          <w:bCs/>
        </w:rPr>
        <w:t xml:space="preserve"> </w:t>
      </w:r>
      <w:r>
        <w:rPr>
          <w:b/>
          <w:bCs/>
        </w:rPr>
        <w:t>6</w:t>
      </w:r>
      <w:r w:rsidRPr="00665916">
        <w:rPr>
          <w:b/>
          <w:bCs/>
        </w:rPr>
        <w:t xml:space="preserve"> класс</w:t>
      </w:r>
    </w:p>
    <w:p w:rsidR="00103A5D" w:rsidRPr="00665916" w:rsidRDefault="00103A5D" w:rsidP="00665916"/>
    <w:tbl>
      <w:tblPr>
        <w:tblW w:w="15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998"/>
        <w:gridCol w:w="1156"/>
        <w:gridCol w:w="1081"/>
        <w:gridCol w:w="1156"/>
        <w:gridCol w:w="854"/>
        <w:gridCol w:w="506"/>
        <w:gridCol w:w="2267"/>
        <w:gridCol w:w="978"/>
        <w:gridCol w:w="1156"/>
        <w:gridCol w:w="1074"/>
        <w:gridCol w:w="1156"/>
        <w:gridCol w:w="881"/>
      </w:tblGrid>
      <w:tr w:rsidR="00103A5D" w:rsidRPr="00665916" w:rsidTr="00987B4C">
        <w:trPr>
          <w:trHeight w:val="666"/>
        </w:trPr>
        <w:tc>
          <w:tcPr>
            <w:tcW w:w="2552" w:type="dxa"/>
          </w:tcPr>
          <w:p w:rsidR="00103A5D" w:rsidRPr="00665916" w:rsidRDefault="00103A5D" w:rsidP="00987B4C">
            <w:pPr>
              <w:jc w:val="center"/>
            </w:pPr>
            <w:r w:rsidRPr="00665916">
              <w:t xml:space="preserve">Ф.И. </w:t>
            </w:r>
          </w:p>
        </w:tc>
        <w:tc>
          <w:tcPr>
            <w:tcW w:w="5245" w:type="dxa"/>
            <w:gridSpan w:val="5"/>
          </w:tcPr>
          <w:p w:rsidR="00103A5D" w:rsidRPr="00665916" w:rsidRDefault="00103A5D" w:rsidP="00987B4C">
            <w:pPr>
              <w:jc w:val="center"/>
              <w:rPr>
                <w:sz w:val="20"/>
                <w:szCs w:val="20"/>
              </w:rPr>
            </w:pPr>
            <w:r w:rsidRPr="00665916">
              <w:rPr>
                <w:b/>
                <w:bCs/>
              </w:rPr>
              <w:t>девочки</w:t>
            </w:r>
          </w:p>
          <w:p w:rsidR="00103A5D" w:rsidRPr="00665916" w:rsidRDefault="00103A5D" w:rsidP="00987B4C"/>
        </w:tc>
        <w:tc>
          <w:tcPr>
            <w:tcW w:w="506" w:type="dxa"/>
            <w:vMerge w:val="restart"/>
          </w:tcPr>
          <w:p w:rsidR="00103A5D" w:rsidRPr="00665916" w:rsidRDefault="00103A5D" w:rsidP="00987B4C">
            <w:pPr>
              <w:rPr>
                <w:sz w:val="20"/>
                <w:szCs w:val="20"/>
              </w:rPr>
            </w:pPr>
          </w:p>
          <w:p w:rsidR="00103A5D" w:rsidRPr="00665916" w:rsidRDefault="00103A5D" w:rsidP="00987B4C">
            <w:pPr>
              <w:rPr>
                <w:sz w:val="20"/>
                <w:szCs w:val="20"/>
              </w:rPr>
            </w:pPr>
          </w:p>
          <w:p w:rsidR="00103A5D" w:rsidRPr="00665916" w:rsidRDefault="00103A5D" w:rsidP="00987B4C">
            <w:pPr>
              <w:jc w:val="center"/>
            </w:pPr>
          </w:p>
        </w:tc>
        <w:tc>
          <w:tcPr>
            <w:tcW w:w="2267" w:type="dxa"/>
          </w:tcPr>
          <w:p w:rsidR="00103A5D" w:rsidRPr="00665916" w:rsidRDefault="00103A5D" w:rsidP="00987B4C">
            <w:pPr>
              <w:jc w:val="center"/>
            </w:pPr>
            <w:r w:rsidRPr="00665916">
              <w:t>Ф.И.</w:t>
            </w:r>
          </w:p>
        </w:tc>
        <w:tc>
          <w:tcPr>
            <w:tcW w:w="5245" w:type="dxa"/>
            <w:gridSpan w:val="5"/>
          </w:tcPr>
          <w:p w:rsidR="00103A5D" w:rsidRPr="00665916" w:rsidRDefault="00103A5D" w:rsidP="00987B4C">
            <w:pPr>
              <w:jc w:val="center"/>
              <w:rPr>
                <w:b/>
                <w:bCs/>
              </w:rPr>
            </w:pPr>
            <w:r w:rsidRPr="00665916">
              <w:rPr>
                <w:b/>
                <w:bCs/>
              </w:rPr>
              <w:t>мальчики</w:t>
            </w:r>
          </w:p>
          <w:p w:rsidR="00103A5D" w:rsidRPr="00665916" w:rsidRDefault="00103A5D" w:rsidP="00987B4C">
            <w:pPr>
              <w:jc w:val="center"/>
            </w:pPr>
          </w:p>
        </w:tc>
      </w:tr>
      <w:tr w:rsidR="00103A5D" w:rsidRPr="00665916" w:rsidTr="00987B4C">
        <w:tc>
          <w:tcPr>
            <w:tcW w:w="2552" w:type="dxa"/>
          </w:tcPr>
          <w:p w:rsidR="00103A5D" w:rsidRPr="007B7E38" w:rsidRDefault="00103A5D" w:rsidP="00987B4C"/>
        </w:tc>
        <w:tc>
          <w:tcPr>
            <w:tcW w:w="998" w:type="dxa"/>
          </w:tcPr>
          <w:p w:rsidR="00103A5D" w:rsidRPr="007B7E38" w:rsidRDefault="00103A5D" w:rsidP="00987B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Отжимание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  <w:rPr>
                <w:sz w:val="20"/>
                <w:szCs w:val="20"/>
              </w:rPr>
            </w:pPr>
            <w:r w:rsidRPr="007B7E38">
              <w:rPr>
                <w:sz w:val="20"/>
                <w:szCs w:val="20"/>
              </w:rPr>
              <w:t>Подъём туловища из положения лёжа на спине (кол-во раз)</w:t>
            </w:r>
          </w:p>
        </w:tc>
        <w:tc>
          <w:tcPr>
            <w:tcW w:w="1081" w:type="dxa"/>
          </w:tcPr>
          <w:p w:rsidR="00103A5D" w:rsidRPr="007B7E38" w:rsidRDefault="00103A5D" w:rsidP="00987B4C">
            <w:pPr>
              <w:jc w:val="center"/>
              <w:rPr>
                <w:sz w:val="20"/>
                <w:szCs w:val="20"/>
              </w:rPr>
            </w:pPr>
            <w:r w:rsidRPr="007B7E38">
              <w:rPr>
                <w:sz w:val="20"/>
                <w:szCs w:val="20"/>
              </w:rPr>
              <w:t xml:space="preserve">Прыжок в длину с места 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  <w:rPr>
                <w:sz w:val="20"/>
                <w:szCs w:val="20"/>
              </w:rPr>
            </w:pPr>
            <w:r w:rsidRPr="007B7E38">
              <w:rPr>
                <w:sz w:val="20"/>
                <w:szCs w:val="20"/>
              </w:rPr>
              <w:t>Наклон вперёд из положения сидя</w:t>
            </w:r>
          </w:p>
        </w:tc>
        <w:tc>
          <w:tcPr>
            <w:tcW w:w="854" w:type="dxa"/>
          </w:tcPr>
          <w:p w:rsidR="00103A5D" w:rsidRPr="007B7E38" w:rsidRDefault="00103A5D" w:rsidP="00987B4C">
            <w:pPr>
              <w:jc w:val="center"/>
              <w:rPr>
                <w:b/>
                <w:bCs/>
                <w:sz w:val="20"/>
                <w:szCs w:val="20"/>
              </w:rPr>
            </w:pPr>
            <w:r w:rsidRPr="007B7E38">
              <w:rPr>
                <w:b/>
                <w:bCs/>
                <w:sz w:val="20"/>
                <w:szCs w:val="20"/>
              </w:rPr>
              <w:t>балл</w:t>
            </w:r>
          </w:p>
        </w:tc>
        <w:tc>
          <w:tcPr>
            <w:tcW w:w="506" w:type="dxa"/>
            <w:vMerge/>
          </w:tcPr>
          <w:p w:rsidR="00103A5D" w:rsidRPr="007B7E38" w:rsidRDefault="00103A5D" w:rsidP="00987B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103A5D" w:rsidRPr="007B7E38" w:rsidRDefault="00103A5D" w:rsidP="00987B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</w:tcPr>
          <w:p w:rsidR="00103A5D" w:rsidRPr="007B7E38" w:rsidRDefault="00103A5D" w:rsidP="00987B4C">
            <w:pPr>
              <w:jc w:val="center"/>
              <w:rPr>
                <w:sz w:val="20"/>
                <w:szCs w:val="20"/>
              </w:rPr>
            </w:pPr>
            <w:r w:rsidRPr="007B7E38">
              <w:rPr>
                <w:sz w:val="20"/>
                <w:szCs w:val="20"/>
              </w:rPr>
              <w:t>Подтяги-вание на перекла-дине (кол-во раз)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  <w:rPr>
                <w:sz w:val="20"/>
                <w:szCs w:val="20"/>
              </w:rPr>
            </w:pPr>
            <w:r w:rsidRPr="007B7E38">
              <w:rPr>
                <w:sz w:val="20"/>
                <w:szCs w:val="20"/>
              </w:rPr>
              <w:t>Подъём туловища из положения лёжа на спине</w:t>
            </w:r>
          </w:p>
        </w:tc>
        <w:tc>
          <w:tcPr>
            <w:tcW w:w="1074" w:type="dxa"/>
          </w:tcPr>
          <w:p w:rsidR="00103A5D" w:rsidRPr="007B7E38" w:rsidRDefault="00103A5D" w:rsidP="00987B4C">
            <w:pPr>
              <w:jc w:val="center"/>
              <w:rPr>
                <w:sz w:val="20"/>
                <w:szCs w:val="20"/>
              </w:rPr>
            </w:pPr>
            <w:r w:rsidRPr="007B7E38">
              <w:rPr>
                <w:sz w:val="20"/>
                <w:szCs w:val="20"/>
              </w:rPr>
              <w:t xml:space="preserve">Прыжок в длину с места 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  <w:rPr>
                <w:sz w:val="20"/>
                <w:szCs w:val="20"/>
              </w:rPr>
            </w:pPr>
            <w:r w:rsidRPr="007B7E38">
              <w:rPr>
                <w:sz w:val="20"/>
                <w:szCs w:val="20"/>
              </w:rPr>
              <w:t>Наклон вперёд из положения сидя</w:t>
            </w:r>
          </w:p>
        </w:tc>
        <w:tc>
          <w:tcPr>
            <w:tcW w:w="881" w:type="dxa"/>
          </w:tcPr>
          <w:p w:rsidR="00103A5D" w:rsidRPr="007B7E38" w:rsidRDefault="00103A5D" w:rsidP="00987B4C">
            <w:pPr>
              <w:jc w:val="center"/>
              <w:rPr>
                <w:b/>
                <w:bCs/>
                <w:sz w:val="20"/>
                <w:szCs w:val="20"/>
              </w:rPr>
            </w:pPr>
            <w:r w:rsidRPr="007B7E38">
              <w:rPr>
                <w:b/>
                <w:bCs/>
                <w:sz w:val="20"/>
                <w:szCs w:val="20"/>
              </w:rPr>
              <w:t xml:space="preserve">Балл </w:t>
            </w:r>
          </w:p>
        </w:tc>
      </w:tr>
      <w:tr w:rsidR="00103A5D" w:rsidRPr="00665916" w:rsidTr="00987B4C">
        <w:tc>
          <w:tcPr>
            <w:tcW w:w="2552" w:type="dxa"/>
          </w:tcPr>
          <w:p w:rsidR="00103A5D" w:rsidRPr="007B7E38" w:rsidRDefault="00103A5D" w:rsidP="00987B4C">
            <w:r w:rsidRPr="007B7E38">
              <w:rPr>
                <w:color w:val="000000"/>
                <w:shd w:val="clear" w:color="auto" w:fill="FFFFFF"/>
              </w:rPr>
              <w:t>1. Вахрушина Софья Сергеевна</w:t>
            </w:r>
          </w:p>
        </w:tc>
        <w:tc>
          <w:tcPr>
            <w:tcW w:w="998" w:type="dxa"/>
          </w:tcPr>
          <w:p w:rsidR="00103A5D" w:rsidRPr="007B7E38" w:rsidRDefault="00103A5D" w:rsidP="00987B4C">
            <w:pPr>
              <w:jc w:val="center"/>
            </w:pPr>
            <w:r w:rsidRPr="007B7E38">
              <w:t>22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20</w:t>
            </w:r>
          </w:p>
        </w:tc>
        <w:tc>
          <w:tcPr>
            <w:tcW w:w="1081" w:type="dxa"/>
          </w:tcPr>
          <w:p w:rsidR="00103A5D" w:rsidRPr="007B7E38" w:rsidRDefault="00103A5D" w:rsidP="00987B4C">
            <w:pPr>
              <w:jc w:val="center"/>
            </w:pPr>
            <w:r w:rsidRPr="007B7E38">
              <w:t>149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8</w:t>
            </w:r>
          </w:p>
        </w:tc>
        <w:tc>
          <w:tcPr>
            <w:tcW w:w="854" w:type="dxa"/>
          </w:tcPr>
          <w:p w:rsidR="00103A5D" w:rsidRPr="00665916" w:rsidRDefault="00103A5D" w:rsidP="00987B4C">
            <w:r>
              <w:t>104</w:t>
            </w:r>
          </w:p>
        </w:tc>
        <w:tc>
          <w:tcPr>
            <w:tcW w:w="506" w:type="dxa"/>
          </w:tcPr>
          <w:p w:rsidR="00103A5D" w:rsidRPr="007B7E38" w:rsidRDefault="00103A5D" w:rsidP="00987B4C"/>
        </w:tc>
        <w:tc>
          <w:tcPr>
            <w:tcW w:w="2267" w:type="dxa"/>
          </w:tcPr>
          <w:p w:rsidR="00103A5D" w:rsidRPr="007B7E38" w:rsidRDefault="00103A5D" w:rsidP="00987B4C">
            <w:r w:rsidRPr="007B7E38">
              <w:t>1.</w:t>
            </w:r>
            <w:r w:rsidRPr="007B7E38">
              <w:rPr>
                <w:color w:val="000000"/>
                <w:shd w:val="clear" w:color="auto" w:fill="FFFFFF"/>
              </w:rPr>
              <w:t xml:space="preserve"> Ахметсафин Рамазан Наилевич</w:t>
            </w:r>
          </w:p>
        </w:tc>
        <w:tc>
          <w:tcPr>
            <w:tcW w:w="978" w:type="dxa"/>
          </w:tcPr>
          <w:p w:rsidR="00103A5D" w:rsidRPr="007B7E38" w:rsidRDefault="00103A5D" w:rsidP="00987B4C">
            <w:pPr>
              <w:jc w:val="center"/>
            </w:pPr>
            <w:r>
              <w:t>2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20</w:t>
            </w:r>
          </w:p>
        </w:tc>
        <w:tc>
          <w:tcPr>
            <w:tcW w:w="1074" w:type="dxa"/>
          </w:tcPr>
          <w:p w:rsidR="00103A5D" w:rsidRPr="007B7E38" w:rsidRDefault="00103A5D" w:rsidP="00987B4C">
            <w:pPr>
              <w:jc w:val="center"/>
            </w:pPr>
            <w:r>
              <w:t>139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7</w:t>
            </w:r>
          </w:p>
        </w:tc>
        <w:tc>
          <w:tcPr>
            <w:tcW w:w="881" w:type="dxa"/>
          </w:tcPr>
          <w:p w:rsidR="00103A5D" w:rsidRPr="000B1F3A" w:rsidRDefault="00103A5D" w:rsidP="00987B4C">
            <w:r w:rsidRPr="000B1F3A">
              <w:t>69</w:t>
            </w:r>
          </w:p>
        </w:tc>
      </w:tr>
      <w:tr w:rsidR="00103A5D" w:rsidRPr="00665916" w:rsidTr="00987B4C">
        <w:tc>
          <w:tcPr>
            <w:tcW w:w="2552" w:type="dxa"/>
          </w:tcPr>
          <w:p w:rsidR="00103A5D" w:rsidRPr="007B7E38" w:rsidRDefault="00103A5D" w:rsidP="00987B4C">
            <w:r w:rsidRPr="007B7E38">
              <w:t xml:space="preserve">2. </w:t>
            </w:r>
            <w:r w:rsidRPr="007B7E38">
              <w:rPr>
                <w:color w:val="000000"/>
                <w:shd w:val="clear" w:color="auto" w:fill="FFFFFF"/>
              </w:rPr>
              <w:t>Гарифуллина Регина Ринатовна</w:t>
            </w:r>
          </w:p>
        </w:tc>
        <w:tc>
          <w:tcPr>
            <w:tcW w:w="998" w:type="dxa"/>
          </w:tcPr>
          <w:p w:rsidR="00103A5D" w:rsidRPr="007B7E38" w:rsidRDefault="00103A5D" w:rsidP="00987B4C">
            <w:pPr>
              <w:jc w:val="center"/>
            </w:pPr>
            <w:r w:rsidRPr="007B7E38">
              <w:t>24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23</w:t>
            </w:r>
          </w:p>
        </w:tc>
        <w:tc>
          <w:tcPr>
            <w:tcW w:w="1081" w:type="dxa"/>
          </w:tcPr>
          <w:p w:rsidR="00103A5D" w:rsidRPr="007B7E38" w:rsidRDefault="00103A5D" w:rsidP="00987B4C">
            <w:pPr>
              <w:jc w:val="center"/>
            </w:pPr>
            <w:r w:rsidRPr="007B7E38">
              <w:t>151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9</w:t>
            </w:r>
          </w:p>
        </w:tc>
        <w:tc>
          <w:tcPr>
            <w:tcW w:w="854" w:type="dxa"/>
          </w:tcPr>
          <w:p w:rsidR="00103A5D" w:rsidRPr="00665916" w:rsidRDefault="00103A5D" w:rsidP="00987B4C">
            <w:r>
              <w:t>119</w:t>
            </w:r>
          </w:p>
        </w:tc>
        <w:tc>
          <w:tcPr>
            <w:tcW w:w="506" w:type="dxa"/>
          </w:tcPr>
          <w:p w:rsidR="00103A5D" w:rsidRPr="007B7E38" w:rsidRDefault="00103A5D" w:rsidP="00987B4C"/>
        </w:tc>
        <w:tc>
          <w:tcPr>
            <w:tcW w:w="2267" w:type="dxa"/>
          </w:tcPr>
          <w:p w:rsidR="00103A5D" w:rsidRPr="007B7E38" w:rsidRDefault="00103A5D" w:rsidP="00987B4C">
            <w:r w:rsidRPr="007B7E38">
              <w:t>2.</w:t>
            </w:r>
            <w:r w:rsidRPr="007B7E38">
              <w:rPr>
                <w:color w:val="000000"/>
                <w:shd w:val="clear" w:color="auto" w:fill="FFFFFF"/>
              </w:rPr>
              <w:t xml:space="preserve"> Емельянов Глеб Алексеевич</w:t>
            </w:r>
          </w:p>
        </w:tc>
        <w:tc>
          <w:tcPr>
            <w:tcW w:w="978" w:type="dxa"/>
          </w:tcPr>
          <w:p w:rsidR="00103A5D" w:rsidRPr="007B7E38" w:rsidRDefault="00103A5D" w:rsidP="00987B4C">
            <w:pPr>
              <w:jc w:val="center"/>
            </w:pPr>
            <w:r>
              <w:t>6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20</w:t>
            </w:r>
          </w:p>
        </w:tc>
        <w:tc>
          <w:tcPr>
            <w:tcW w:w="1074" w:type="dxa"/>
          </w:tcPr>
          <w:p w:rsidR="00103A5D" w:rsidRPr="007B7E38" w:rsidRDefault="00103A5D" w:rsidP="00987B4C">
            <w:pPr>
              <w:jc w:val="center"/>
            </w:pPr>
            <w:r>
              <w:t>154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8</w:t>
            </w:r>
          </w:p>
        </w:tc>
        <w:tc>
          <w:tcPr>
            <w:tcW w:w="881" w:type="dxa"/>
          </w:tcPr>
          <w:p w:rsidR="00103A5D" w:rsidRPr="000B1F3A" w:rsidRDefault="00103A5D" w:rsidP="00987B4C">
            <w:r w:rsidRPr="000B1F3A">
              <w:t>92</w:t>
            </w:r>
          </w:p>
        </w:tc>
      </w:tr>
      <w:tr w:rsidR="00103A5D" w:rsidRPr="00665916" w:rsidTr="00987B4C">
        <w:tc>
          <w:tcPr>
            <w:tcW w:w="2552" w:type="dxa"/>
          </w:tcPr>
          <w:p w:rsidR="00103A5D" w:rsidRPr="007B7E38" w:rsidRDefault="00103A5D" w:rsidP="00987B4C">
            <w:r w:rsidRPr="007B7E38">
              <w:t xml:space="preserve">3. </w:t>
            </w:r>
            <w:r w:rsidRPr="007B7E38">
              <w:rPr>
                <w:color w:val="000000"/>
                <w:shd w:val="clear" w:color="auto" w:fill="FFFFFF"/>
              </w:rPr>
              <w:t>Красикова Евгения Сергеевна</w:t>
            </w:r>
          </w:p>
        </w:tc>
        <w:tc>
          <w:tcPr>
            <w:tcW w:w="998" w:type="dxa"/>
          </w:tcPr>
          <w:p w:rsidR="00103A5D" w:rsidRPr="007B7E38" w:rsidRDefault="00103A5D" w:rsidP="00987B4C">
            <w:pPr>
              <w:jc w:val="center"/>
            </w:pPr>
            <w:r w:rsidRPr="007B7E38">
              <w:t>20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20</w:t>
            </w:r>
          </w:p>
        </w:tc>
        <w:tc>
          <w:tcPr>
            <w:tcW w:w="1081" w:type="dxa"/>
          </w:tcPr>
          <w:p w:rsidR="00103A5D" w:rsidRPr="007B7E38" w:rsidRDefault="00103A5D" w:rsidP="00987B4C">
            <w:pPr>
              <w:jc w:val="center"/>
            </w:pPr>
            <w:r w:rsidRPr="007B7E38">
              <w:t>148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8</w:t>
            </w:r>
          </w:p>
        </w:tc>
        <w:tc>
          <w:tcPr>
            <w:tcW w:w="854" w:type="dxa"/>
          </w:tcPr>
          <w:p w:rsidR="00103A5D" w:rsidRPr="00665916" w:rsidRDefault="00103A5D" w:rsidP="00987B4C">
            <w:r>
              <w:t>99</w:t>
            </w:r>
          </w:p>
        </w:tc>
        <w:tc>
          <w:tcPr>
            <w:tcW w:w="506" w:type="dxa"/>
          </w:tcPr>
          <w:p w:rsidR="00103A5D" w:rsidRPr="007B7E38" w:rsidRDefault="00103A5D" w:rsidP="00987B4C"/>
        </w:tc>
        <w:tc>
          <w:tcPr>
            <w:tcW w:w="2267" w:type="dxa"/>
          </w:tcPr>
          <w:p w:rsidR="00103A5D" w:rsidRPr="007B7E38" w:rsidRDefault="00103A5D" w:rsidP="00987B4C">
            <w:r w:rsidRPr="007B7E38">
              <w:t>3.</w:t>
            </w:r>
            <w:r w:rsidRPr="007B7E38">
              <w:rPr>
                <w:color w:val="000000"/>
                <w:shd w:val="clear" w:color="auto" w:fill="FFFFFF"/>
              </w:rPr>
              <w:t xml:space="preserve"> Кольцов Роман Олегович</w:t>
            </w:r>
          </w:p>
        </w:tc>
        <w:tc>
          <w:tcPr>
            <w:tcW w:w="978" w:type="dxa"/>
          </w:tcPr>
          <w:p w:rsidR="00103A5D" w:rsidRPr="007B7E38" w:rsidRDefault="00103A5D" w:rsidP="00987B4C">
            <w:pPr>
              <w:jc w:val="center"/>
            </w:pPr>
            <w:r>
              <w:t>7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25</w:t>
            </w:r>
          </w:p>
        </w:tc>
        <w:tc>
          <w:tcPr>
            <w:tcW w:w="1074" w:type="dxa"/>
          </w:tcPr>
          <w:p w:rsidR="00103A5D" w:rsidRPr="007B7E38" w:rsidRDefault="00103A5D" w:rsidP="00987B4C">
            <w:pPr>
              <w:jc w:val="center"/>
            </w:pPr>
            <w:r>
              <w:t>172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9</w:t>
            </w:r>
          </w:p>
        </w:tc>
        <w:tc>
          <w:tcPr>
            <w:tcW w:w="881" w:type="dxa"/>
          </w:tcPr>
          <w:p w:rsidR="00103A5D" w:rsidRPr="000B1F3A" w:rsidRDefault="00103A5D" w:rsidP="00987B4C">
            <w:r w:rsidRPr="000B1F3A">
              <w:t>117</w:t>
            </w:r>
          </w:p>
        </w:tc>
      </w:tr>
      <w:tr w:rsidR="00103A5D" w:rsidRPr="00665916" w:rsidTr="00987B4C">
        <w:tc>
          <w:tcPr>
            <w:tcW w:w="2552" w:type="dxa"/>
          </w:tcPr>
          <w:p w:rsidR="00103A5D" w:rsidRPr="007B7E38" w:rsidRDefault="00103A5D" w:rsidP="00987B4C">
            <w:r w:rsidRPr="007B7E38">
              <w:t xml:space="preserve">4. </w:t>
            </w:r>
            <w:r w:rsidRPr="007B7E38">
              <w:rPr>
                <w:color w:val="000000"/>
                <w:shd w:val="clear" w:color="auto" w:fill="FFFFFF"/>
              </w:rPr>
              <w:t>Басуева Дарина Александровна</w:t>
            </w:r>
          </w:p>
        </w:tc>
        <w:tc>
          <w:tcPr>
            <w:tcW w:w="998" w:type="dxa"/>
          </w:tcPr>
          <w:p w:rsidR="00103A5D" w:rsidRPr="007B7E38" w:rsidRDefault="00103A5D" w:rsidP="00987B4C">
            <w:pPr>
              <w:jc w:val="center"/>
            </w:pPr>
            <w:r w:rsidRPr="007B7E38">
              <w:t>23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24</w:t>
            </w:r>
          </w:p>
        </w:tc>
        <w:tc>
          <w:tcPr>
            <w:tcW w:w="1081" w:type="dxa"/>
          </w:tcPr>
          <w:p w:rsidR="00103A5D" w:rsidRPr="007B7E38" w:rsidRDefault="00103A5D" w:rsidP="00987B4C">
            <w:pPr>
              <w:jc w:val="center"/>
            </w:pPr>
            <w:r w:rsidRPr="007B7E38">
              <w:t>140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7</w:t>
            </w:r>
          </w:p>
        </w:tc>
        <w:tc>
          <w:tcPr>
            <w:tcW w:w="854" w:type="dxa"/>
          </w:tcPr>
          <w:p w:rsidR="00103A5D" w:rsidRPr="00665916" w:rsidRDefault="00103A5D" w:rsidP="00987B4C">
            <w:r>
              <w:t>107</w:t>
            </w:r>
          </w:p>
        </w:tc>
        <w:tc>
          <w:tcPr>
            <w:tcW w:w="506" w:type="dxa"/>
          </w:tcPr>
          <w:p w:rsidR="00103A5D" w:rsidRPr="007B7E38" w:rsidRDefault="00103A5D" w:rsidP="00987B4C"/>
        </w:tc>
        <w:tc>
          <w:tcPr>
            <w:tcW w:w="2267" w:type="dxa"/>
          </w:tcPr>
          <w:p w:rsidR="00103A5D" w:rsidRPr="007B7E38" w:rsidRDefault="00103A5D" w:rsidP="00987B4C">
            <w:r w:rsidRPr="007B7E38">
              <w:t>4.</w:t>
            </w:r>
            <w:r w:rsidRPr="007B7E38">
              <w:rPr>
                <w:color w:val="000000"/>
                <w:shd w:val="clear" w:color="auto" w:fill="FFFFFF"/>
              </w:rPr>
              <w:t xml:space="preserve"> Кульметьев Станислав Александрович</w:t>
            </w:r>
          </w:p>
        </w:tc>
        <w:tc>
          <w:tcPr>
            <w:tcW w:w="978" w:type="dxa"/>
          </w:tcPr>
          <w:p w:rsidR="00103A5D" w:rsidRPr="007B7E38" w:rsidRDefault="00103A5D" w:rsidP="00987B4C">
            <w:pPr>
              <w:jc w:val="center"/>
            </w:pPr>
            <w:r>
              <w:t>0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21</w:t>
            </w:r>
          </w:p>
        </w:tc>
        <w:tc>
          <w:tcPr>
            <w:tcW w:w="1074" w:type="dxa"/>
          </w:tcPr>
          <w:p w:rsidR="00103A5D" w:rsidRPr="007B7E38" w:rsidRDefault="00103A5D" w:rsidP="00987B4C">
            <w:pPr>
              <w:jc w:val="center"/>
            </w:pPr>
            <w:r>
              <w:t>130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6</w:t>
            </w:r>
          </w:p>
        </w:tc>
        <w:tc>
          <w:tcPr>
            <w:tcW w:w="881" w:type="dxa"/>
          </w:tcPr>
          <w:p w:rsidR="00103A5D" w:rsidRPr="000B1F3A" w:rsidRDefault="00103A5D" w:rsidP="00987B4C">
            <w:r w:rsidRPr="000B1F3A">
              <w:t>53</w:t>
            </w:r>
          </w:p>
        </w:tc>
      </w:tr>
      <w:tr w:rsidR="00103A5D" w:rsidRPr="00665916" w:rsidTr="00987B4C">
        <w:tc>
          <w:tcPr>
            <w:tcW w:w="2552" w:type="dxa"/>
          </w:tcPr>
          <w:p w:rsidR="00103A5D" w:rsidRPr="007B7E38" w:rsidRDefault="00103A5D" w:rsidP="00987B4C">
            <w:r w:rsidRPr="007B7E38">
              <w:t xml:space="preserve">5. </w:t>
            </w:r>
            <w:r w:rsidRPr="007B7E38">
              <w:rPr>
                <w:color w:val="000000"/>
                <w:shd w:val="clear" w:color="auto" w:fill="FFFFFF"/>
              </w:rPr>
              <w:t>Никифорова Кира Юрьевна</w:t>
            </w:r>
          </w:p>
        </w:tc>
        <w:tc>
          <w:tcPr>
            <w:tcW w:w="998" w:type="dxa"/>
          </w:tcPr>
          <w:p w:rsidR="00103A5D" w:rsidRPr="007B7E38" w:rsidRDefault="00103A5D" w:rsidP="00987B4C">
            <w:pPr>
              <w:jc w:val="center"/>
            </w:pPr>
            <w:r w:rsidRPr="007B7E38">
              <w:t>21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19</w:t>
            </w:r>
          </w:p>
        </w:tc>
        <w:tc>
          <w:tcPr>
            <w:tcW w:w="1081" w:type="dxa"/>
          </w:tcPr>
          <w:p w:rsidR="00103A5D" w:rsidRPr="007B7E38" w:rsidRDefault="00103A5D" w:rsidP="00987B4C">
            <w:pPr>
              <w:jc w:val="center"/>
            </w:pPr>
            <w:r w:rsidRPr="007B7E38">
              <w:t>148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8</w:t>
            </w:r>
          </w:p>
        </w:tc>
        <w:tc>
          <w:tcPr>
            <w:tcW w:w="854" w:type="dxa"/>
          </w:tcPr>
          <w:p w:rsidR="00103A5D" w:rsidRPr="00665916" w:rsidRDefault="00103A5D" w:rsidP="00987B4C">
            <w:r>
              <w:t>99</w:t>
            </w:r>
          </w:p>
        </w:tc>
        <w:tc>
          <w:tcPr>
            <w:tcW w:w="506" w:type="dxa"/>
          </w:tcPr>
          <w:p w:rsidR="00103A5D" w:rsidRPr="007B7E38" w:rsidRDefault="00103A5D" w:rsidP="00987B4C"/>
        </w:tc>
        <w:tc>
          <w:tcPr>
            <w:tcW w:w="2267" w:type="dxa"/>
          </w:tcPr>
          <w:p w:rsidR="00103A5D" w:rsidRPr="007B7E38" w:rsidRDefault="00103A5D" w:rsidP="00987B4C">
            <w:r w:rsidRPr="007B7E38">
              <w:t>5.</w:t>
            </w:r>
            <w:r w:rsidRPr="007B7E38">
              <w:rPr>
                <w:color w:val="000000"/>
                <w:shd w:val="clear" w:color="auto" w:fill="FFFFFF"/>
              </w:rPr>
              <w:t xml:space="preserve"> Мещанкин Роман Иванович</w:t>
            </w:r>
          </w:p>
        </w:tc>
        <w:tc>
          <w:tcPr>
            <w:tcW w:w="978" w:type="dxa"/>
          </w:tcPr>
          <w:p w:rsidR="00103A5D" w:rsidRPr="007B7E38" w:rsidRDefault="00103A5D" w:rsidP="00987B4C">
            <w:pPr>
              <w:jc w:val="center"/>
            </w:pPr>
            <w:r>
              <w:t>6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26</w:t>
            </w:r>
          </w:p>
        </w:tc>
        <w:tc>
          <w:tcPr>
            <w:tcW w:w="1074" w:type="dxa"/>
          </w:tcPr>
          <w:p w:rsidR="00103A5D" w:rsidRPr="007B7E38" w:rsidRDefault="00103A5D" w:rsidP="00987B4C">
            <w:pPr>
              <w:jc w:val="center"/>
            </w:pPr>
            <w:r>
              <w:t>184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10</w:t>
            </w:r>
          </w:p>
        </w:tc>
        <w:tc>
          <w:tcPr>
            <w:tcW w:w="881" w:type="dxa"/>
          </w:tcPr>
          <w:p w:rsidR="00103A5D" w:rsidRPr="000B1F3A" w:rsidRDefault="00103A5D" w:rsidP="00987B4C">
            <w:r w:rsidRPr="000B1F3A">
              <w:t>124</w:t>
            </w:r>
          </w:p>
        </w:tc>
      </w:tr>
      <w:tr w:rsidR="00103A5D" w:rsidRPr="00665916" w:rsidTr="00987B4C">
        <w:tc>
          <w:tcPr>
            <w:tcW w:w="2552" w:type="dxa"/>
          </w:tcPr>
          <w:p w:rsidR="00103A5D" w:rsidRPr="007B7E38" w:rsidRDefault="00103A5D" w:rsidP="00987B4C">
            <w:r w:rsidRPr="007B7E38">
              <w:t xml:space="preserve">6. </w:t>
            </w:r>
            <w:r w:rsidRPr="007B7E38">
              <w:rPr>
                <w:color w:val="000000"/>
                <w:shd w:val="clear" w:color="auto" w:fill="FFFFFF"/>
              </w:rPr>
              <w:t>Изотова Аэлита Сергеевна</w:t>
            </w:r>
          </w:p>
        </w:tc>
        <w:tc>
          <w:tcPr>
            <w:tcW w:w="998" w:type="dxa"/>
          </w:tcPr>
          <w:p w:rsidR="00103A5D" w:rsidRPr="007B7E38" w:rsidRDefault="00103A5D" w:rsidP="00987B4C">
            <w:pPr>
              <w:jc w:val="center"/>
            </w:pPr>
            <w:r w:rsidRPr="007B7E38">
              <w:t>20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21</w:t>
            </w:r>
          </w:p>
        </w:tc>
        <w:tc>
          <w:tcPr>
            <w:tcW w:w="1081" w:type="dxa"/>
          </w:tcPr>
          <w:p w:rsidR="00103A5D" w:rsidRPr="007B7E38" w:rsidRDefault="00103A5D" w:rsidP="00987B4C">
            <w:pPr>
              <w:jc w:val="center"/>
            </w:pPr>
            <w:r w:rsidRPr="007B7E38">
              <w:t>150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9</w:t>
            </w:r>
          </w:p>
        </w:tc>
        <w:tc>
          <w:tcPr>
            <w:tcW w:w="854" w:type="dxa"/>
          </w:tcPr>
          <w:p w:rsidR="00103A5D" w:rsidRPr="00665916" w:rsidRDefault="00103A5D" w:rsidP="00987B4C">
            <w:r>
              <w:t>105</w:t>
            </w:r>
          </w:p>
        </w:tc>
        <w:tc>
          <w:tcPr>
            <w:tcW w:w="506" w:type="dxa"/>
          </w:tcPr>
          <w:p w:rsidR="00103A5D" w:rsidRPr="007B7E38" w:rsidRDefault="00103A5D" w:rsidP="00987B4C"/>
        </w:tc>
        <w:tc>
          <w:tcPr>
            <w:tcW w:w="2267" w:type="dxa"/>
          </w:tcPr>
          <w:p w:rsidR="00103A5D" w:rsidRPr="007B7E38" w:rsidRDefault="00103A5D" w:rsidP="00987B4C">
            <w:r w:rsidRPr="007B7E38">
              <w:t>6.</w:t>
            </w:r>
            <w:r w:rsidRPr="007B7E38">
              <w:rPr>
                <w:color w:val="000000"/>
                <w:shd w:val="clear" w:color="auto" w:fill="FFFFFF"/>
              </w:rPr>
              <w:t xml:space="preserve"> Николаев Дмитрий Алексеевич</w:t>
            </w:r>
          </w:p>
        </w:tc>
        <w:tc>
          <w:tcPr>
            <w:tcW w:w="978" w:type="dxa"/>
          </w:tcPr>
          <w:p w:rsidR="00103A5D" w:rsidRPr="007B7E38" w:rsidRDefault="00103A5D" w:rsidP="00987B4C">
            <w:pPr>
              <w:jc w:val="center"/>
            </w:pPr>
            <w:r>
              <w:t>3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24</w:t>
            </w:r>
          </w:p>
        </w:tc>
        <w:tc>
          <w:tcPr>
            <w:tcW w:w="1074" w:type="dxa"/>
          </w:tcPr>
          <w:p w:rsidR="00103A5D" w:rsidRPr="007B7E38" w:rsidRDefault="00103A5D" w:rsidP="00987B4C">
            <w:pPr>
              <w:jc w:val="center"/>
            </w:pPr>
            <w:r>
              <w:t>183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9</w:t>
            </w:r>
          </w:p>
        </w:tc>
        <w:tc>
          <w:tcPr>
            <w:tcW w:w="881" w:type="dxa"/>
          </w:tcPr>
          <w:p w:rsidR="00103A5D" w:rsidRPr="000B1F3A" w:rsidRDefault="00103A5D" w:rsidP="00987B4C">
            <w:r w:rsidRPr="000B1F3A">
              <w:t>105</w:t>
            </w:r>
          </w:p>
        </w:tc>
      </w:tr>
      <w:tr w:rsidR="00103A5D" w:rsidRPr="00665916" w:rsidTr="00987B4C">
        <w:tc>
          <w:tcPr>
            <w:tcW w:w="2552" w:type="dxa"/>
          </w:tcPr>
          <w:p w:rsidR="00103A5D" w:rsidRPr="007B7E38" w:rsidRDefault="00103A5D" w:rsidP="00987B4C">
            <w:r w:rsidRPr="007B7E38">
              <w:t xml:space="preserve">7. </w:t>
            </w:r>
            <w:r w:rsidRPr="007B7E38">
              <w:rPr>
                <w:color w:val="000000"/>
                <w:shd w:val="clear" w:color="auto" w:fill="FFFFFF"/>
              </w:rPr>
              <w:t>Рахимзянова Дарья Маратовна</w:t>
            </w:r>
          </w:p>
        </w:tc>
        <w:tc>
          <w:tcPr>
            <w:tcW w:w="998" w:type="dxa"/>
          </w:tcPr>
          <w:p w:rsidR="00103A5D" w:rsidRPr="007B7E38" w:rsidRDefault="00103A5D" w:rsidP="00987B4C">
            <w:pPr>
              <w:jc w:val="center"/>
            </w:pPr>
            <w:r w:rsidRPr="007B7E38">
              <w:t>21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22</w:t>
            </w:r>
          </w:p>
        </w:tc>
        <w:tc>
          <w:tcPr>
            <w:tcW w:w="1081" w:type="dxa"/>
          </w:tcPr>
          <w:p w:rsidR="00103A5D" w:rsidRPr="007B7E38" w:rsidRDefault="00103A5D" w:rsidP="00987B4C">
            <w:pPr>
              <w:jc w:val="center"/>
            </w:pPr>
            <w:r w:rsidRPr="007B7E38">
              <w:t>150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7</w:t>
            </w:r>
          </w:p>
        </w:tc>
        <w:tc>
          <w:tcPr>
            <w:tcW w:w="854" w:type="dxa"/>
          </w:tcPr>
          <w:p w:rsidR="00103A5D" w:rsidRPr="00665916" w:rsidRDefault="00103A5D" w:rsidP="00987B4C">
            <w:r>
              <w:t>104</w:t>
            </w:r>
          </w:p>
        </w:tc>
        <w:tc>
          <w:tcPr>
            <w:tcW w:w="506" w:type="dxa"/>
          </w:tcPr>
          <w:p w:rsidR="00103A5D" w:rsidRPr="007B7E38" w:rsidRDefault="00103A5D" w:rsidP="00987B4C"/>
        </w:tc>
        <w:tc>
          <w:tcPr>
            <w:tcW w:w="2267" w:type="dxa"/>
          </w:tcPr>
          <w:p w:rsidR="00103A5D" w:rsidRPr="007B7E38" w:rsidRDefault="00103A5D" w:rsidP="00987B4C">
            <w:r w:rsidRPr="007B7E38">
              <w:t>7.</w:t>
            </w:r>
            <w:r w:rsidRPr="007B7E38">
              <w:rPr>
                <w:color w:val="000000"/>
                <w:shd w:val="clear" w:color="auto" w:fill="FFFFFF"/>
              </w:rPr>
              <w:t xml:space="preserve"> Уркин Вадим Геннадьевич</w:t>
            </w:r>
          </w:p>
        </w:tc>
        <w:tc>
          <w:tcPr>
            <w:tcW w:w="978" w:type="dxa"/>
          </w:tcPr>
          <w:p w:rsidR="00103A5D" w:rsidRPr="007B7E38" w:rsidRDefault="00103A5D" w:rsidP="00987B4C">
            <w:pPr>
              <w:jc w:val="center"/>
            </w:pPr>
            <w:r>
              <w:t>0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23</w:t>
            </w:r>
          </w:p>
        </w:tc>
        <w:tc>
          <w:tcPr>
            <w:tcW w:w="1074" w:type="dxa"/>
          </w:tcPr>
          <w:p w:rsidR="00103A5D" w:rsidRPr="007B7E38" w:rsidRDefault="00103A5D" w:rsidP="00987B4C">
            <w:pPr>
              <w:jc w:val="center"/>
            </w:pPr>
            <w:r>
              <w:t>175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8</w:t>
            </w:r>
          </w:p>
        </w:tc>
        <w:tc>
          <w:tcPr>
            <w:tcW w:w="881" w:type="dxa"/>
          </w:tcPr>
          <w:p w:rsidR="00103A5D" w:rsidRPr="000B1F3A" w:rsidRDefault="00103A5D" w:rsidP="00987B4C">
            <w:r w:rsidRPr="000B1F3A">
              <w:t>79</w:t>
            </w:r>
          </w:p>
        </w:tc>
      </w:tr>
      <w:tr w:rsidR="00103A5D" w:rsidRPr="00665916" w:rsidTr="00987B4C">
        <w:tc>
          <w:tcPr>
            <w:tcW w:w="2552" w:type="dxa"/>
          </w:tcPr>
          <w:p w:rsidR="00103A5D" w:rsidRPr="007B7E38" w:rsidRDefault="00103A5D" w:rsidP="00987B4C">
            <w:r w:rsidRPr="007B7E38">
              <w:t xml:space="preserve">8. </w:t>
            </w:r>
            <w:r w:rsidRPr="007B7E38">
              <w:rPr>
                <w:color w:val="000000"/>
                <w:shd w:val="clear" w:color="auto" w:fill="FFFFFF"/>
              </w:rPr>
              <w:t>Шамсутдинова Камилла Равилевна</w:t>
            </w:r>
          </w:p>
        </w:tc>
        <w:tc>
          <w:tcPr>
            <w:tcW w:w="998" w:type="dxa"/>
          </w:tcPr>
          <w:p w:rsidR="00103A5D" w:rsidRPr="007B7E38" w:rsidRDefault="00103A5D" w:rsidP="00987B4C">
            <w:pPr>
              <w:jc w:val="center"/>
            </w:pPr>
            <w:r w:rsidRPr="007B7E38">
              <w:t>22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20</w:t>
            </w:r>
          </w:p>
        </w:tc>
        <w:tc>
          <w:tcPr>
            <w:tcW w:w="1081" w:type="dxa"/>
          </w:tcPr>
          <w:p w:rsidR="00103A5D" w:rsidRPr="007B7E38" w:rsidRDefault="00103A5D" w:rsidP="00987B4C">
            <w:pPr>
              <w:jc w:val="center"/>
            </w:pPr>
            <w:r w:rsidRPr="007B7E38">
              <w:t>139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 w:rsidRPr="007B7E38">
              <w:t>9</w:t>
            </w:r>
          </w:p>
        </w:tc>
        <w:tc>
          <w:tcPr>
            <w:tcW w:w="854" w:type="dxa"/>
          </w:tcPr>
          <w:p w:rsidR="00103A5D" w:rsidRPr="00665916" w:rsidRDefault="00103A5D" w:rsidP="00987B4C">
            <w:r>
              <w:t>102</w:t>
            </w:r>
          </w:p>
        </w:tc>
        <w:tc>
          <w:tcPr>
            <w:tcW w:w="506" w:type="dxa"/>
          </w:tcPr>
          <w:p w:rsidR="00103A5D" w:rsidRPr="007B7E38" w:rsidRDefault="00103A5D" w:rsidP="00987B4C"/>
        </w:tc>
        <w:tc>
          <w:tcPr>
            <w:tcW w:w="2267" w:type="dxa"/>
          </w:tcPr>
          <w:p w:rsidR="00103A5D" w:rsidRPr="007B7E38" w:rsidRDefault="00103A5D" w:rsidP="00987B4C">
            <w:r w:rsidRPr="007B7E38">
              <w:t>8.</w:t>
            </w:r>
            <w:r w:rsidRPr="007B7E38">
              <w:rPr>
                <w:color w:val="000000"/>
                <w:shd w:val="clear" w:color="auto" w:fill="FFFFFF"/>
              </w:rPr>
              <w:t xml:space="preserve"> Шугаев Никита Иванович</w:t>
            </w:r>
          </w:p>
        </w:tc>
        <w:tc>
          <w:tcPr>
            <w:tcW w:w="978" w:type="dxa"/>
          </w:tcPr>
          <w:p w:rsidR="00103A5D" w:rsidRPr="007B7E38" w:rsidRDefault="00103A5D" w:rsidP="00987B4C">
            <w:pPr>
              <w:jc w:val="center"/>
            </w:pPr>
            <w:r>
              <w:t>1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24</w:t>
            </w:r>
          </w:p>
        </w:tc>
        <w:tc>
          <w:tcPr>
            <w:tcW w:w="1074" w:type="dxa"/>
          </w:tcPr>
          <w:p w:rsidR="00103A5D" w:rsidRPr="007B7E38" w:rsidRDefault="00103A5D" w:rsidP="00987B4C">
            <w:pPr>
              <w:jc w:val="center"/>
            </w:pPr>
            <w:r>
              <w:t>170</w:t>
            </w:r>
          </w:p>
        </w:tc>
        <w:tc>
          <w:tcPr>
            <w:tcW w:w="1156" w:type="dxa"/>
          </w:tcPr>
          <w:p w:rsidR="00103A5D" w:rsidRPr="007B7E38" w:rsidRDefault="00103A5D" w:rsidP="00987B4C">
            <w:pPr>
              <w:jc w:val="center"/>
            </w:pPr>
            <w:r>
              <w:t>7</w:t>
            </w:r>
          </w:p>
        </w:tc>
        <w:tc>
          <w:tcPr>
            <w:tcW w:w="881" w:type="dxa"/>
          </w:tcPr>
          <w:p w:rsidR="00103A5D" w:rsidRDefault="00103A5D" w:rsidP="00987B4C">
            <w:r w:rsidRPr="000B1F3A">
              <w:t>86</w:t>
            </w:r>
          </w:p>
        </w:tc>
      </w:tr>
      <w:tr w:rsidR="00103A5D" w:rsidRPr="00665916" w:rsidTr="00987B4C">
        <w:tc>
          <w:tcPr>
            <w:tcW w:w="2552" w:type="dxa"/>
          </w:tcPr>
          <w:p w:rsidR="00103A5D" w:rsidRPr="007B7E38" w:rsidRDefault="00103A5D" w:rsidP="00987B4C"/>
          <w:p w:rsidR="00103A5D" w:rsidRPr="007B7E38" w:rsidRDefault="00103A5D" w:rsidP="00987B4C">
            <w:r w:rsidRPr="007B7E38">
              <w:t>ИТОГО</w:t>
            </w:r>
          </w:p>
        </w:tc>
        <w:tc>
          <w:tcPr>
            <w:tcW w:w="998" w:type="dxa"/>
          </w:tcPr>
          <w:p w:rsidR="00103A5D" w:rsidRPr="007B7E38" w:rsidRDefault="00103A5D" w:rsidP="00987B4C"/>
        </w:tc>
        <w:tc>
          <w:tcPr>
            <w:tcW w:w="1156" w:type="dxa"/>
          </w:tcPr>
          <w:p w:rsidR="00103A5D" w:rsidRPr="007B7E38" w:rsidRDefault="00103A5D" w:rsidP="00987B4C"/>
        </w:tc>
        <w:tc>
          <w:tcPr>
            <w:tcW w:w="1081" w:type="dxa"/>
          </w:tcPr>
          <w:p w:rsidR="00103A5D" w:rsidRPr="007B7E38" w:rsidRDefault="00103A5D" w:rsidP="00987B4C"/>
        </w:tc>
        <w:tc>
          <w:tcPr>
            <w:tcW w:w="1156" w:type="dxa"/>
          </w:tcPr>
          <w:p w:rsidR="00103A5D" w:rsidRPr="007B7E38" w:rsidRDefault="00103A5D" w:rsidP="00987B4C"/>
        </w:tc>
        <w:tc>
          <w:tcPr>
            <w:tcW w:w="854" w:type="dxa"/>
          </w:tcPr>
          <w:p w:rsidR="00103A5D" w:rsidRPr="007B7E38" w:rsidRDefault="00103A5D" w:rsidP="00987B4C">
            <w:r>
              <w:t>839</w:t>
            </w:r>
          </w:p>
        </w:tc>
        <w:tc>
          <w:tcPr>
            <w:tcW w:w="506" w:type="dxa"/>
          </w:tcPr>
          <w:p w:rsidR="00103A5D" w:rsidRPr="007B7E38" w:rsidRDefault="00103A5D" w:rsidP="00987B4C"/>
        </w:tc>
        <w:tc>
          <w:tcPr>
            <w:tcW w:w="2267" w:type="dxa"/>
          </w:tcPr>
          <w:p w:rsidR="00103A5D" w:rsidRPr="007B7E38" w:rsidRDefault="00103A5D" w:rsidP="00987B4C"/>
          <w:p w:rsidR="00103A5D" w:rsidRPr="007B7E38" w:rsidRDefault="00103A5D" w:rsidP="00987B4C">
            <w:r w:rsidRPr="007B7E38">
              <w:t>ИТОГО</w:t>
            </w:r>
          </w:p>
        </w:tc>
        <w:tc>
          <w:tcPr>
            <w:tcW w:w="978" w:type="dxa"/>
          </w:tcPr>
          <w:p w:rsidR="00103A5D" w:rsidRPr="007B7E38" w:rsidRDefault="00103A5D" w:rsidP="00987B4C"/>
        </w:tc>
        <w:tc>
          <w:tcPr>
            <w:tcW w:w="1156" w:type="dxa"/>
          </w:tcPr>
          <w:p w:rsidR="00103A5D" w:rsidRPr="007B7E38" w:rsidRDefault="00103A5D" w:rsidP="00987B4C"/>
        </w:tc>
        <w:tc>
          <w:tcPr>
            <w:tcW w:w="1074" w:type="dxa"/>
          </w:tcPr>
          <w:p w:rsidR="00103A5D" w:rsidRPr="007B7E38" w:rsidRDefault="00103A5D" w:rsidP="00987B4C"/>
        </w:tc>
        <w:tc>
          <w:tcPr>
            <w:tcW w:w="1156" w:type="dxa"/>
          </w:tcPr>
          <w:p w:rsidR="00103A5D" w:rsidRPr="007B7E38" w:rsidRDefault="00103A5D" w:rsidP="00987B4C"/>
        </w:tc>
        <w:tc>
          <w:tcPr>
            <w:tcW w:w="881" w:type="dxa"/>
          </w:tcPr>
          <w:p w:rsidR="00103A5D" w:rsidRPr="00665916" w:rsidRDefault="00103A5D" w:rsidP="00987B4C">
            <w:r>
              <w:t>725</w:t>
            </w:r>
          </w:p>
        </w:tc>
      </w:tr>
      <w:tr w:rsidR="00103A5D" w:rsidTr="00987B4C">
        <w:tblPrEx>
          <w:tblLook w:val="0000"/>
        </w:tblPrEx>
        <w:trPr>
          <w:trHeight w:val="252"/>
        </w:trPr>
        <w:tc>
          <w:tcPr>
            <w:tcW w:w="15815" w:type="dxa"/>
            <w:gridSpan w:val="13"/>
          </w:tcPr>
          <w:p w:rsidR="00103A5D" w:rsidRDefault="00103A5D" w:rsidP="00987B4C">
            <w:pPr>
              <w:jc w:val="center"/>
            </w:pPr>
            <w:r>
              <w:t>ВСЕГО: 1564 балла.</w:t>
            </w:r>
          </w:p>
        </w:tc>
      </w:tr>
    </w:tbl>
    <w:p w:rsidR="00103A5D" w:rsidRDefault="00103A5D"/>
    <w:sectPr w:rsidR="00103A5D" w:rsidSect="00987B4C">
      <w:pgSz w:w="16838" w:h="11906" w:orient="landscape"/>
      <w:pgMar w:top="360" w:right="1134" w:bottom="85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86F2A"/>
    <w:multiLevelType w:val="hybridMultilevel"/>
    <w:tmpl w:val="966AC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775"/>
    <w:rsid w:val="00051FCC"/>
    <w:rsid w:val="000745F4"/>
    <w:rsid w:val="000B1F3A"/>
    <w:rsid w:val="00103A5D"/>
    <w:rsid w:val="00132A79"/>
    <w:rsid w:val="00161861"/>
    <w:rsid w:val="00215C29"/>
    <w:rsid w:val="0026566C"/>
    <w:rsid w:val="00286560"/>
    <w:rsid w:val="00291109"/>
    <w:rsid w:val="0029636A"/>
    <w:rsid w:val="002C3F05"/>
    <w:rsid w:val="002F5399"/>
    <w:rsid w:val="00307158"/>
    <w:rsid w:val="00380775"/>
    <w:rsid w:val="00384541"/>
    <w:rsid w:val="003A6737"/>
    <w:rsid w:val="00450059"/>
    <w:rsid w:val="004937E7"/>
    <w:rsid w:val="004B2029"/>
    <w:rsid w:val="004D5834"/>
    <w:rsid w:val="00526D28"/>
    <w:rsid w:val="00541984"/>
    <w:rsid w:val="005A41D0"/>
    <w:rsid w:val="005B385D"/>
    <w:rsid w:val="005E3FED"/>
    <w:rsid w:val="0061603C"/>
    <w:rsid w:val="00665916"/>
    <w:rsid w:val="00690319"/>
    <w:rsid w:val="007476B0"/>
    <w:rsid w:val="00755DBB"/>
    <w:rsid w:val="007B7E38"/>
    <w:rsid w:val="00835B35"/>
    <w:rsid w:val="0091655A"/>
    <w:rsid w:val="009630CE"/>
    <w:rsid w:val="00987B4C"/>
    <w:rsid w:val="00A16AC0"/>
    <w:rsid w:val="00A23AA8"/>
    <w:rsid w:val="00A72A86"/>
    <w:rsid w:val="00A7790A"/>
    <w:rsid w:val="00AC61C1"/>
    <w:rsid w:val="00AF5882"/>
    <w:rsid w:val="00B618CA"/>
    <w:rsid w:val="00BE2A60"/>
    <w:rsid w:val="00C0445D"/>
    <w:rsid w:val="00D87699"/>
    <w:rsid w:val="00DE356B"/>
    <w:rsid w:val="00E60EEF"/>
    <w:rsid w:val="00E75F82"/>
    <w:rsid w:val="00ED497A"/>
    <w:rsid w:val="00F26843"/>
    <w:rsid w:val="00F425C8"/>
    <w:rsid w:val="00FA1A86"/>
    <w:rsid w:val="00FA47D8"/>
    <w:rsid w:val="00FC5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9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B618C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41984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1</Pages>
  <Words>180</Words>
  <Characters>1032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Admin</cp:lastModifiedBy>
  <cp:revision>11</cp:revision>
  <dcterms:created xsi:type="dcterms:W3CDTF">2017-02-22T12:33:00Z</dcterms:created>
  <dcterms:modified xsi:type="dcterms:W3CDTF">2019-02-20T18:40:00Z</dcterms:modified>
</cp:coreProperties>
</file>